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E2F7B" w14:textId="77777777" w:rsidR="00B1327D" w:rsidRDefault="00B1327D" w:rsidP="00B132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BYRY</w:t>
      </w:r>
      <w:r>
        <w:rPr>
          <w:rFonts w:cs="Times New Roman"/>
          <w:szCs w:val="24"/>
        </w:rPr>
        <w:t xml:space="preserve">      (fl.1498)</w:t>
      </w:r>
    </w:p>
    <w:p w14:paraId="642081BC" w14:textId="77777777" w:rsidR="00B1327D" w:rsidRDefault="00B1327D" w:rsidP="00B132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Helmdon</w:t>
      </w:r>
      <w:proofErr w:type="spellEnd"/>
      <w:r>
        <w:rPr>
          <w:rFonts w:cs="Times New Roman"/>
          <w:szCs w:val="24"/>
        </w:rPr>
        <w:t>, Northamptonshire.</w:t>
      </w:r>
    </w:p>
    <w:p w14:paraId="4E1DF378" w14:textId="77777777" w:rsidR="00B1327D" w:rsidRDefault="00B1327D" w:rsidP="00B1327D">
      <w:pPr>
        <w:pStyle w:val="NoSpacing"/>
        <w:rPr>
          <w:rFonts w:cs="Times New Roman"/>
          <w:szCs w:val="24"/>
        </w:rPr>
      </w:pPr>
    </w:p>
    <w:p w14:paraId="6E122B31" w14:textId="77777777" w:rsidR="00B1327D" w:rsidRDefault="00B1327D" w:rsidP="00B1327D">
      <w:pPr>
        <w:pStyle w:val="NoSpacing"/>
        <w:rPr>
          <w:rFonts w:cs="Times New Roman"/>
          <w:szCs w:val="24"/>
        </w:rPr>
      </w:pPr>
    </w:p>
    <w:p w14:paraId="4A0FE685" w14:textId="77777777" w:rsidR="00B1327D" w:rsidRDefault="00B1327D" w:rsidP="00B132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made his Will.</w:t>
      </w:r>
    </w:p>
    <w:p w14:paraId="5F0B4F8F" w14:textId="77777777" w:rsidR="00B1327D" w:rsidRDefault="00B1327D" w:rsidP="00B132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4FF81995" w14:textId="77777777" w:rsidR="00B1327D" w:rsidRDefault="00B1327D" w:rsidP="00B1327D">
      <w:pPr>
        <w:pStyle w:val="NoSpacing"/>
        <w:rPr>
          <w:rFonts w:cs="Times New Roman"/>
          <w:szCs w:val="24"/>
        </w:rPr>
      </w:pPr>
    </w:p>
    <w:p w14:paraId="7BFA53E6" w14:textId="77777777" w:rsidR="00B1327D" w:rsidRDefault="00B1327D" w:rsidP="00B1327D">
      <w:pPr>
        <w:pStyle w:val="NoSpacing"/>
        <w:rPr>
          <w:rFonts w:cs="Times New Roman"/>
          <w:szCs w:val="24"/>
        </w:rPr>
      </w:pPr>
    </w:p>
    <w:p w14:paraId="4D71988A" w14:textId="77777777" w:rsidR="00B1327D" w:rsidRDefault="00B1327D" w:rsidP="00B132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5F327F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2E904" w14:textId="77777777" w:rsidR="00B1327D" w:rsidRDefault="00B1327D" w:rsidP="009139A6">
      <w:r>
        <w:separator/>
      </w:r>
    </w:p>
  </w:endnote>
  <w:endnote w:type="continuationSeparator" w:id="0">
    <w:p w14:paraId="2AE3DCC2" w14:textId="77777777" w:rsidR="00B1327D" w:rsidRDefault="00B132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281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62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88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47861" w14:textId="77777777" w:rsidR="00B1327D" w:rsidRDefault="00B1327D" w:rsidP="009139A6">
      <w:r>
        <w:separator/>
      </w:r>
    </w:p>
  </w:footnote>
  <w:footnote w:type="continuationSeparator" w:id="0">
    <w:p w14:paraId="330BFAB6" w14:textId="77777777" w:rsidR="00B1327D" w:rsidRDefault="00B132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16F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6D0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B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7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1327D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665E9"/>
  <w15:chartTrackingRefBased/>
  <w15:docId w15:val="{6B20ED08-5B2A-4E75-8DFE-E15EEF3F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32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2025-06-18T18:59:00Z</dcterms:created>
  <dcterms:modified xsi:type="dcterms:W3CDTF">2025-06-18T18:59:00Z</dcterms:modified>
</cp:coreProperties>
</file>